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Bethnal Green and Stepney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Bethnal Green and Stepney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Bethnal Green and Stepney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Bethnal Green and Stepney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Bethnal Green and Stepney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Bethnal Green and Stepney are estimated to have a score of 1-2 on the PGSI (low-risk gambling), whilst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72.2% </w:t>
      </w:r>
      <w:r w:rsidRPr="004747BF">
        <w:rPr>
          <w:rFonts w:ascii="Libre Franklin Light" w:eastAsia="Times New Roman" w:hAnsi="Libre Franklin Light" w:cs="Calibri Light"/>
        </w:rPr>
        <w:t xml:space="preserve">of those respondents classified as PGSI 8+ in Bethnal Green and Stepney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Bethnal Green and Stepney is estimated to be </w:t>
      </w:r>
      <w:r w:rsidRPr="00773DF7">
        <w:rPr>
          <w:rFonts w:ascii="Libre Franklin Light" w:eastAsia="Times New Roman" w:hAnsi="Libre Franklin Light" w:cs="Calibri Light"/>
          <w:b/>
          <w:bCs/>
          <w:color w:val="C45911" w:themeColor="accent2" w:themeShade="BF"/>
        </w:rPr>
        <w:t xml:space="preserve">£6,951,831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Bethnal Green and Stepney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23.2%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Bethnal Green and Stepney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Bethnal Green and Stepney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Bethnal Green and Stepney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ethnal Green and Stepn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Bethnal Green and Stepney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ethnal Green and Stepn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Bethnal Green and Stepney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Bethnal Green and Stepney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72.2%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ethnal Green and Stepn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Bethnal Green and Stepney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Bethnal Green and Stepney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Bethnal Green and Stepney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77.8%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Bethnal Green and Stepney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Bethnal Green and Stepney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Bethnal Green and Stepney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£6,951,831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Bethnal Green and Stepney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£113,234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£2,341,741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£167,754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£47,181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£86,498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£4,195,423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£6,951,831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Bethnal Green and Stepney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Bethnal Green and Stepney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42.2%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Bethnal Green and Stepney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Bethnal Green and Stepney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63.6%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Bethnal Green and Stepney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Bethnal Green and Stepney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69.3%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Bethnal Green and Stepney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42.2%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Bethnal Green and Stepney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34.8%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Bethnal Green and Stepney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63.6%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Bethnal Green and Stepney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Bethnal Green and Stepney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69.3%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Bethnal Green and Stepney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3CA5257-28B5-411D-8785-8C991FF89CA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